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9CE" w:rsidRPr="008B4015" w:rsidRDefault="005209CE" w:rsidP="00233F59">
      <w:pPr>
        <w:jc w:val="center"/>
        <w:rPr>
          <w:sz w:val="52"/>
          <w:szCs w:val="52"/>
        </w:rPr>
      </w:pPr>
      <w:r w:rsidRPr="00233F59">
        <w:rPr>
          <w:sz w:val="52"/>
          <w:szCs w:val="52"/>
        </w:rPr>
        <w:t>5 класс</w:t>
      </w:r>
      <w:r>
        <w:rPr>
          <w:sz w:val="52"/>
          <w:szCs w:val="52"/>
          <w:lang w:val="en-US"/>
        </w:rPr>
        <w:t xml:space="preserve">     Spotlight          3 </w:t>
      </w:r>
      <w:r>
        <w:rPr>
          <w:sz w:val="52"/>
          <w:szCs w:val="52"/>
        </w:rPr>
        <w:t>часа</w:t>
      </w:r>
    </w:p>
    <w:tbl>
      <w:tblPr>
        <w:tblW w:w="1091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59"/>
        <w:gridCol w:w="616"/>
        <w:gridCol w:w="541"/>
        <w:gridCol w:w="14"/>
        <w:gridCol w:w="30"/>
        <w:gridCol w:w="550"/>
        <w:gridCol w:w="6"/>
        <w:gridCol w:w="4028"/>
        <w:gridCol w:w="45"/>
        <w:gridCol w:w="6"/>
        <w:gridCol w:w="8"/>
        <w:gridCol w:w="571"/>
        <w:gridCol w:w="15"/>
        <w:gridCol w:w="6"/>
        <w:gridCol w:w="1836"/>
        <w:gridCol w:w="1968"/>
        <w:gridCol w:w="17"/>
      </w:tblGrid>
      <w:tr w:rsidR="005209CE" w:rsidRPr="00DA363A" w:rsidTr="00DA363A">
        <w:trPr>
          <w:trHeight w:val="420"/>
        </w:trPr>
        <w:tc>
          <w:tcPr>
            <w:tcW w:w="659" w:type="dxa"/>
            <w:vMerge w:val="restart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 xml:space="preserve"> № п/п</w:t>
            </w:r>
          </w:p>
        </w:tc>
        <w:tc>
          <w:tcPr>
            <w:tcW w:w="616" w:type="dxa"/>
            <w:vMerge w:val="restart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№ урока</w:t>
            </w:r>
          </w:p>
        </w:tc>
        <w:tc>
          <w:tcPr>
            <w:tcW w:w="1135" w:type="dxa"/>
            <w:gridSpan w:val="4"/>
            <w:tcBorders>
              <w:bottom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 xml:space="preserve">Дата </w:t>
            </w:r>
          </w:p>
        </w:tc>
        <w:tc>
          <w:tcPr>
            <w:tcW w:w="4093" w:type="dxa"/>
            <w:gridSpan w:val="5"/>
            <w:vMerge w:val="restart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 xml:space="preserve">Тема урока.                    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Знания, умения, навыки.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  <w:p w:rsidR="005209CE" w:rsidRPr="00DA363A" w:rsidRDefault="005209CE" w:rsidP="00DA363A">
            <w:pPr>
              <w:spacing w:after="0" w:line="240" w:lineRule="auto"/>
            </w:pPr>
          </w:p>
        </w:tc>
        <w:tc>
          <w:tcPr>
            <w:tcW w:w="5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Кол-во час</w:t>
            </w:r>
          </w:p>
          <w:p w:rsidR="005209CE" w:rsidRPr="00DA363A" w:rsidRDefault="005209CE" w:rsidP="00DA363A">
            <w:pPr>
              <w:spacing w:after="0" w:line="240" w:lineRule="auto"/>
            </w:pP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Домашнее задание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Оборудование</w:t>
            </w:r>
          </w:p>
        </w:tc>
      </w:tr>
      <w:tr w:rsidR="005209CE" w:rsidRPr="00DA363A" w:rsidTr="00DA363A">
        <w:trPr>
          <w:trHeight w:val="390"/>
        </w:trPr>
        <w:tc>
          <w:tcPr>
            <w:tcW w:w="659" w:type="dxa"/>
            <w:vMerge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616" w:type="dxa"/>
            <w:vMerge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A363A">
              <w:rPr>
                <w:sz w:val="16"/>
                <w:szCs w:val="16"/>
              </w:rPr>
              <w:t>По пла-ну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A363A">
              <w:rPr>
                <w:sz w:val="16"/>
                <w:szCs w:val="16"/>
              </w:rPr>
              <w:t>По фак-ту</w:t>
            </w:r>
          </w:p>
        </w:tc>
        <w:tc>
          <w:tcPr>
            <w:tcW w:w="4093" w:type="dxa"/>
            <w:gridSpan w:val="5"/>
            <w:vMerge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</w:p>
        </w:tc>
      </w:tr>
      <w:tr w:rsidR="005209CE" w:rsidRPr="00DA363A" w:rsidTr="00DA363A">
        <w:tc>
          <w:tcPr>
            <w:tcW w:w="1830" w:type="dxa"/>
            <w:gridSpan w:val="4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3" w:type="dxa"/>
            <w:gridSpan w:val="7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1 четверть</w:t>
            </w: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DA363A">
              <w:rPr>
                <w:b/>
                <w:sz w:val="24"/>
                <w:szCs w:val="24"/>
              </w:rPr>
              <w:t>2</w:t>
            </w:r>
            <w:r w:rsidRPr="00DA363A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</w:rPr>
            </w:pPr>
          </w:p>
        </w:tc>
      </w:tr>
      <w:tr w:rsidR="005209CE" w:rsidRPr="00DA363A" w:rsidTr="00DA363A">
        <w:tc>
          <w:tcPr>
            <w:tcW w:w="1830" w:type="dxa"/>
            <w:gridSpan w:val="4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3" w:type="dxa"/>
            <w:gridSpan w:val="7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Вводный курс</w:t>
            </w: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</w:rPr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Зачем нужно изучать английский язык. Знакомство с учебником. Введение букв </w:t>
            </w:r>
            <w:r w:rsidRPr="00DA363A">
              <w:rPr>
                <w:lang w:val="en-US"/>
              </w:rPr>
              <w:t>Aa</w:t>
            </w:r>
            <w:r w:rsidRPr="00DA363A">
              <w:t xml:space="preserve"> –</w:t>
            </w:r>
            <w:r w:rsidRPr="00DA363A">
              <w:rPr>
                <w:lang w:val="en-US"/>
              </w:rPr>
              <w:t>Hh</w:t>
            </w:r>
            <w:r w:rsidRPr="00DA363A">
              <w:t>, новой лексики.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1-3 стр. 5-6 р.т., 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rPr>
                <w:lang w:val="en-US"/>
              </w:rPr>
              <w:t>Компьютер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алфавит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Введение фраз приветствия. Чтение буквы </w:t>
            </w:r>
            <w:r w:rsidRPr="00DA363A">
              <w:rPr>
                <w:b/>
              </w:rPr>
              <w:t>Аа</w:t>
            </w:r>
            <w:r w:rsidRPr="00DA363A">
              <w:t xml:space="preserve"> в открытом и закрытом слогах. Введение букв </w:t>
            </w:r>
            <w:r w:rsidRPr="00DA363A">
              <w:rPr>
                <w:lang w:val="en-US"/>
              </w:rPr>
              <w:t>Ii</w:t>
            </w:r>
            <w:r w:rsidRPr="00DA363A">
              <w:t>-</w:t>
            </w:r>
            <w:r w:rsidRPr="00DA363A">
              <w:rPr>
                <w:lang w:val="en-US"/>
              </w:rPr>
              <w:t>Rr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1-4 стр. 7-8 р.т., 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алфавит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Чтение буквы </w:t>
            </w:r>
            <w:r w:rsidRPr="00DA363A">
              <w:rPr>
                <w:lang w:val="en-US"/>
              </w:rPr>
              <w:t>Ii</w:t>
            </w:r>
            <w:r w:rsidRPr="00DA363A">
              <w:t xml:space="preserve"> в открытом и закрытом типах слога. Введение структуры “</w:t>
            </w:r>
            <w:r w:rsidRPr="00DA363A">
              <w:rPr>
                <w:lang w:val="en-US"/>
              </w:rPr>
              <w:t>What</w:t>
            </w:r>
            <w:r w:rsidRPr="00DA363A">
              <w:t>’</w:t>
            </w:r>
            <w:r w:rsidRPr="00DA363A">
              <w:rPr>
                <w:lang w:val="en-US"/>
              </w:rPr>
              <w:t>s</w:t>
            </w:r>
            <w:r w:rsidRPr="00DA363A">
              <w:t xml:space="preserve"> </w:t>
            </w:r>
            <w:r w:rsidRPr="00DA363A">
              <w:rPr>
                <w:lang w:val="en-US"/>
              </w:rPr>
              <w:t>this</w:t>
            </w:r>
            <w:r w:rsidRPr="00DA363A">
              <w:t xml:space="preserve">? </w:t>
            </w:r>
            <w:r w:rsidRPr="00DA363A">
              <w:rPr>
                <w:lang w:val="en-US"/>
              </w:rPr>
              <w:t>It</w:t>
            </w:r>
            <w:r w:rsidRPr="00DA363A">
              <w:t>’</w:t>
            </w:r>
            <w:r w:rsidRPr="00DA363A">
              <w:rPr>
                <w:lang w:val="en-US"/>
              </w:rPr>
              <w:t>s</w:t>
            </w:r>
            <w:r w:rsidRPr="00DA363A">
              <w:t xml:space="preserve"> </w:t>
            </w:r>
            <w:r w:rsidRPr="00DA363A">
              <w:rPr>
                <w:lang w:val="en-US"/>
              </w:rPr>
              <w:t>a</w:t>
            </w:r>
            <w:r w:rsidRPr="00DA363A">
              <w:t xml:space="preserve">  </w:t>
            </w:r>
            <w:r w:rsidRPr="00DA363A">
              <w:rPr>
                <w:lang w:val="en-US"/>
              </w:rPr>
              <w:t>lemon</w:t>
            </w:r>
            <w:r w:rsidRPr="00DA363A">
              <w:t xml:space="preserve"> ”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алфавит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rPr>
                <w:lang w:val="en-US"/>
              </w:rPr>
              <w:t>4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rPr>
                <w:lang w:val="en-US"/>
              </w:rPr>
              <w:t>4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Введение букв </w:t>
            </w:r>
            <w:r w:rsidRPr="00DA363A">
              <w:rPr>
                <w:lang w:val="en-US"/>
              </w:rPr>
              <w:t>Ss</w:t>
            </w:r>
            <w:r w:rsidRPr="00DA363A">
              <w:t>-</w:t>
            </w:r>
            <w:r w:rsidRPr="00DA363A">
              <w:rPr>
                <w:lang w:val="en-US"/>
              </w:rPr>
              <w:t>Zz</w:t>
            </w:r>
            <w:r w:rsidRPr="00DA363A">
              <w:t>. Песенка об алфавите.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1-3 стр.9-10 р.т.,слова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алфавит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Чтение буквы</w:t>
            </w:r>
            <w:r w:rsidRPr="00DA363A">
              <w:rPr>
                <w:b/>
              </w:rPr>
              <w:t xml:space="preserve"> Ее</w:t>
            </w:r>
            <w:r w:rsidRPr="00DA363A">
              <w:t xml:space="preserve"> в открытом и закрытом типах слога. Введение речевых клише “</w:t>
            </w:r>
            <w:r w:rsidRPr="00DA363A">
              <w:rPr>
                <w:lang w:val="en-US"/>
              </w:rPr>
              <w:t>How</w:t>
            </w:r>
            <w:r w:rsidRPr="00DA363A">
              <w:t xml:space="preserve"> </w:t>
            </w:r>
            <w:r w:rsidRPr="00DA363A">
              <w:rPr>
                <w:lang w:val="en-US"/>
              </w:rPr>
              <w:t>are</w:t>
            </w:r>
            <w:r w:rsidRPr="00DA363A">
              <w:t xml:space="preserve"> </w:t>
            </w:r>
            <w:r w:rsidRPr="00DA363A">
              <w:rPr>
                <w:lang w:val="en-US"/>
              </w:rPr>
              <w:t>you</w:t>
            </w:r>
            <w:r w:rsidRPr="00DA363A">
              <w:t xml:space="preserve">? </w:t>
            </w:r>
            <w:r w:rsidRPr="00DA363A">
              <w:rPr>
                <w:lang w:val="en-US"/>
              </w:rPr>
              <w:t>I</w:t>
            </w:r>
            <w:r w:rsidRPr="00DA363A">
              <w:t>’</w:t>
            </w:r>
            <w:r w:rsidRPr="00DA363A">
              <w:rPr>
                <w:lang w:val="en-US"/>
              </w:rPr>
              <w:t>m</w:t>
            </w:r>
            <w:r w:rsidRPr="00DA363A">
              <w:t xml:space="preserve"> </w:t>
            </w:r>
            <w:r w:rsidRPr="00DA363A">
              <w:rPr>
                <w:lang w:val="en-US"/>
              </w:rPr>
              <w:t>fine</w:t>
            </w:r>
            <w:r w:rsidRPr="00DA363A">
              <w:t xml:space="preserve">, </w:t>
            </w:r>
            <w:r w:rsidRPr="00DA363A">
              <w:rPr>
                <w:lang w:val="en-US"/>
              </w:rPr>
              <w:t>thanks</w:t>
            </w:r>
            <w:r w:rsidRPr="00DA363A">
              <w:t>”.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Упр.4 стр. 10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алфавит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Повторение алфавита. Введение речевых клише при представлении. Чтение буквы </w:t>
            </w:r>
            <w:r w:rsidRPr="00DA363A">
              <w:rPr>
                <w:b/>
              </w:rPr>
              <w:t>Оо</w:t>
            </w:r>
            <w:r w:rsidRPr="00DA363A">
              <w:t>.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Упр.1-3 стр. 11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Введение цифр от 1 до 10. Формирование</w:t>
            </w:r>
          </w:p>
          <w:p w:rsidR="005209CE" w:rsidRPr="00DA363A" w:rsidRDefault="005209CE" w:rsidP="00DA363A">
            <w:pPr>
              <w:spacing w:after="0" w:line="240" w:lineRule="auto"/>
            </w:pPr>
            <w:r w:rsidRPr="00DA363A">
              <w:t>навыков диалогической речи.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стр. 12 р.т.,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выучить цифры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Введение прилагательных, обозначающих цвет. Чтение буквы</w:t>
            </w:r>
            <w:r w:rsidRPr="00DA363A">
              <w:rPr>
                <w:b/>
              </w:rPr>
              <w:t xml:space="preserve"> </w:t>
            </w:r>
            <w:r w:rsidRPr="00DA363A">
              <w:rPr>
                <w:b/>
                <w:lang w:val="en-US"/>
              </w:rPr>
              <w:t>Uu</w:t>
            </w:r>
            <w:r w:rsidRPr="00DA363A">
              <w:rPr>
                <w:b/>
              </w:rPr>
              <w:t xml:space="preserve">  </w:t>
            </w:r>
            <w:r w:rsidRPr="00DA363A">
              <w:t>в открытом и закрытом типах слога.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стр. 13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выучить цвета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алфавит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Введение глаголов движения.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Стр. 14 р.т. 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10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10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Введение лексики, означающей школьные принадлежности. Формирование навыков диалогической речи.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стр. 15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11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11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Введение выражений  классного обихода.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Стр. 16 р.т. выучить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выражения.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12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12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Праздник алфавита.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c>
          <w:tcPr>
            <w:tcW w:w="1830" w:type="dxa"/>
            <w:gridSpan w:val="4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673" w:type="dxa"/>
            <w:gridSpan w:val="7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209CE" w:rsidRPr="00DA363A" w:rsidRDefault="005209CE" w:rsidP="00DA363A">
            <w:pPr>
              <w:spacing w:after="0" w:line="240" w:lineRule="auto"/>
              <w:rPr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Тема: «Школа»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57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13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Введение темы: «Школа». Введение лексики по теме.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с. 17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</w:tc>
      </w:tr>
      <w:tr w:rsidR="005209CE" w:rsidRPr="00DA363A" w:rsidTr="00DA363A">
        <w:tc>
          <w:tcPr>
            <w:tcW w:w="659" w:type="dxa"/>
            <w:tcBorders>
              <w:top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14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Введение артикля  </w:t>
            </w:r>
            <w:r w:rsidRPr="00DA363A">
              <w:rPr>
                <w:b/>
              </w:rPr>
              <w:t>а/</w:t>
            </w:r>
            <w:r w:rsidRPr="00DA363A">
              <w:rPr>
                <w:b/>
                <w:lang w:val="en-US"/>
              </w:rPr>
              <w:t>an</w:t>
            </w:r>
            <w:r w:rsidRPr="00DA363A">
              <w:t>. Развитие навыков аудирования  у.4 с. 17 р.т.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3 с. 17 р.т.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таблица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15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Первый день в школе. Введение числительных от 11 до 20. Введение личных местоимений.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с. 18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16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4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Введение глагола </w:t>
            </w:r>
            <w:r w:rsidRPr="00DA363A">
              <w:rPr>
                <w:b/>
                <w:lang w:val="en-US"/>
              </w:rPr>
              <w:t>to</w:t>
            </w:r>
            <w:r w:rsidRPr="00DA363A">
              <w:rPr>
                <w:b/>
              </w:rPr>
              <w:t xml:space="preserve"> </w:t>
            </w:r>
            <w:r w:rsidRPr="00DA363A">
              <w:rPr>
                <w:b/>
                <w:lang w:val="en-US"/>
              </w:rPr>
              <w:t>be</w:t>
            </w:r>
            <w:r w:rsidRPr="00DA363A">
              <w:t>.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3 с. 18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выучить спряж-е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глагола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Графопроектор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17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Любимые предметы. Формирование навыков аудирования на основе текста  «Средняя школа Хилсайд»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с. 19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5 с. 30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rPr>
                <w:lang w:val="en-US"/>
              </w:rPr>
              <w:t>Компьютер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18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93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Школы в Англии.  Формирование навыков</w:t>
            </w:r>
          </w:p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устной речи. Чтение буквосочетания  </w:t>
            </w:r>
            <w:r w:rsidRPr="00DA363A">
              <w:rPr>
                <w:b/>
                <w:lang w:val="en-US"/>
              </w:rPr>
              <w:t>th</w:t>
            </w: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2 с. 20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составить диалоги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19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Повторение грамматики по теме: «Артикль, глагол </w:t>
            </w:r>
            <w:r w:rsidRPr="00DA363A">
              <w:rPr>
                <w:lang w:val="en-US"/>
              </w:rPr>
              <w:t>to</w:t>
            </w:r>
            <w:r w:rsidRPr="00DA363A">
              <w:t xml:space="preserve"> </w:t>
            </w:r>
            <w:r w:rsidRPr="00DA363A">
              <w:rPr>
                <w:lang w:val="en-US"/>
              </w:rPr>
              <w:t>be</w:t>
            </w:r>
            <w:r w:rsidRPr="00DA363A">
              <w:t>»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tabs>
                <w:tab w:val="center" w:pos="921"/>
              </w:tabs>
              <w:spacing w:after="0" w:line="240" w:lineRule="auto"/>
              <w:jc w:val="center"/>
            </w:pPr>
            <w:r w:rsidRPr="00DA363A">
              <w:t>Упр. 1-6 с. 21р.т.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</w:t>
            </w:r>
          </w:p>
          <w:p w:rsidR="005209CE" w:rsidRPr="00DA363A" w:rsidRDefault="005209CE" w:rsidP="00DA363A">
            <w:pPr>
              <w:tabs>
                <w:tab w:val="center" w:pos="921"/>
              </w:tabs>
              <w:spacing w:after="0" w:line="240" w:lineRule="auto"/>
              <w:jc w:val="center"/>
            </w:pPr>
            <w:r w:rsidRPr="00DA363A">
              <w:t>Графопроектор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20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Лексический тест по теме:  «Школа»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7-9 с. 22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</w:tc>
      </w:tr>
      <w:tr w:rsidR="005209CE" w:rsidRPr="00DA363A" w:rsidTr="00DA363A">
        <w:tc>
          <w:tcPr>
            <w:tcW w:w="1816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3" w:type="dxa"/>
            <w:gridSpan w:val="6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Тема: «О себе»</w:t>
            </w: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57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21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Введение темы: «О себе». Введение новой лексики. Формирование навыков устного высказывания по теме.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с. 23 р.т.,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22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Введение структуры “</w:t>
            </w:r>
            <w:r w:rsidRPr="00DA363A">
              <w:rPr>
                <w:lang w:val="en-US"/>
              </w:rPr>
              <w:t>have</w:t>
            </w:r>
            <w:r w:rsidRPr="00DA363A">
              <w:t>/</w:t>
            </w:r>
            <w:r w:rsidRPr="00DA363A">
              <w:rPr>
                <w:lang w:val="en-US"/>
              </w:rPr>
              <w:t>has</w:t>
            </w:r>
            <w:r w:rsidRPr="00DA363A">
              <w:t xml:space="preserve"> </w:t>
            </w:r>
            <w:r w:rsidRPr="00DA363A">
              <w:rPr>
                <w:lang w:val="en-US"/>
              </w:rPr>
              <w:t>got</w:t>
            </w:r>
            <w:r w:rsidRPr="00DA363A">
              <w:t>”. Развитие навыков просмотрового чтения на основе текста: «Удивительный Спайди»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3-4 с. 23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Графопроектор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23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Формирование навыков устной речи.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Повторить алфавит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24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4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Формирование навыков письма. Портфолио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Написать о своем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любимом мульт.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герое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1816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3" w:type="dxa"/>
            <w:gridSpan w:val="6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Тема: «Хобби»</w:t>
            </w:r>
          </w:p>
        </w:tc>
        <w:tc>
          <w:tcPr>
            <w:tcW w:w="600" w:type="dxa"/>
            <w:gridSpan w:val="4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DA363A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25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Введение темы: «Хобби». Введение новой лексики по теме.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с. 24 р.т.,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26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Множественное число существительных. Указательные местоимения.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3-4 с. 24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графопроектор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2 четверть</w:t>
            </w:r>
          </w:p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DA363A">
              <w:rPr>
                <w:b/>
                <w:sz w:val="24"/>
                <w:szCs w:val="24"/>
              </w:rPr>
              <w:t>2</w:t>
            </w:r>
            <w:r w:rsidRPr="00DA363A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27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Моя коллекция. Введение числительных от 21 до 100. Формирование  навыков чтения.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с. 25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таблица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Тема: «Покупка сувениров»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A363A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28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Покупка сувениров. Формирование навыков устной речи.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У. 3 с. 26 р.т., сл.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29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Покупка сувениров. Чтение буквы </w:t>
            </w:r>
            <w:r w:rsidRPr="00DA363A">
              <w:rPr>
                <w:b/>
              </w:rPr>
              <w:t xml:space="preserve">Оо </w:t>
            </w:r>
            <w:r w:rsidRPr="00DA363A">
              <w:t xml:space="preserve">перед  </w:t>
            </w:r>
            <w:r w:rsidRPr="00DA363A">
              <w:rPr>
                <w:lang w:val="en-US"/>
              </w:rPr>
              <w:t>m</w:t>
            </w:r>
            <w:r w:rsidRPr="00DA363A">
              <w:t xml:space="preserve">, </w:t>
            </w:r>
            <w:r w:rsidRPr="00DA363A">
              <w:rPr>
                <w:lang w:val="en-US"/>
              </w:rPr>
              <w:t>n</w:t>
            </w:r>
            <w:r w:rsidRPr="00DA363A">
              <w:t xml:space="preserve">, </w:t>
            </w:r>
            <w:r w:rsidRPr="00DA363A">
              <w:rPr>
                <w:lang w:val="en-US"/>
              </w:rPr>
              <w:t>v</w:t>
            </w:r>
            <w:r w:rsidRPr="00DA363A">
              <w:t xml:space="preserve">, </w:t>
            </w:r>
            <w:r w:rsidRPr="00DA363A">
              <w:rPr>
                <w:lang w:val="en-US"/>
              </w:rPr>
              <w:t>th</w:t>
            </w:r>
            <w:r w:rsidRPr="00DA363A">
              <w:t>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3 с. 43 повт.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грамматику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30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Лексико-грамматический тест по теме.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6-11 с. 28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31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4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Анализ выполнения теста.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1816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3" w:type="dxa"/>
            <w:gridSpan w:val="6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Тема: «Мой дом-моя крепость»</w:t>
            </w: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857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3</w:t>
            </w:r>
            <w:r w:rsidRPr="00DA363A">
              <w:rPr>
                <w:lang w:val="en-US"/>
              </w:rPr>
              <w:t>2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Введение темы: «Мой дом -моя крепость».  Введение  новой лексики. Введение порядковых числительных.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1-13 с. 29 р.т.,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3</w:t>
            </w:r>
            <w:r w:rsidRPr="00DA363A">
              <w:rPr>
                <w:lang w:val="en-US"/>
              </w:rPr>
              <w:t>3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Активизация введенной лексики. Формирование навыков чтения. Чтение сочетания </w:t>
            </w:r>
            <w:r w:rsidRPr="00DA363A">
              <w:rPr>
                <w:b/>
                <w:lang w:val="en-US"/>
              </w:rPr>
              <w:t>th</w:t>
            </w:r>
            <w:r w:rsidRPr="00DA363A">
              <w:rPr>
                <w:lang w:val="en-US"/>
              </w:rPr>
              <w:t>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4 с. 29 р.т.,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8 с. 47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3</w:t>
            </w:r>
            <w:r w:rsidRPr="00DA363A">
              <w:rPr>
                <w:lang w:val="en-US"/>
              </w:rPr>
              <w:t>4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Мебель и оборудование. Введение новой лексики. Введение структуры </w:t>
            </w:r>
            <w:r w:rsidRPr="00DA363A">
              <w:rPr>
                <w:b/>
                <w:lang w:val="en-US"/>
              </w:rPr>
              <w:t>there</w:t>
            </w:r>
            <w:r w:rsidRPr="00DA363A">
              <w:rPr>
                <w:b/>
              </w:rPr>
              <w:t xml:space="preserve"> </w:t>
            </w:r>
            <w:r w:rsidRPr="00DA363A">
              <w:rPr>
                <w:b/>
                <w:lang w:val="en-US"/>
              </w:rPr>
              <w:t>is</w:t>
            </w:r>
            <w:r w:rsidRPr="00DA363A">
              <w:rPr>
                <w:b/>
              </w:rPr>
              <w:t>/</w:t>
            </w:r>
            <w:r w:rsidRPr="00DA363A">
              <w:rPr>
                <w:b/>
                <w:lang w:val="en-US"/>
              </w:rPr>
              <w:t>are</w:t>
            </w:r>
            <w:r w:rsidRPr="00DA363A">
              <w:t>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1-4 с. 30 р.т.,  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таблица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3</w:t>
            </w:r>
            <w:r w:rsidRPr="00DA363A">
              <w:rPr>
                <w:lang w:val="en-US"/>
              </w:rPr>
              <w:t>5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4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Моя спальня. Предлоги места. Формирование навыков устной речи.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с. 31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3</w:t>
            </w:r>
            <w:r w:rsidRPr="00DA363A">
              <w:rPr>
                <w:lang w:val="en-US"/>
              </w:rPr>
              <w:t>6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Типичный английский дом. Формирование навыков письма.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4-5 с. 32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3</w:t>
            </w:r>
            <w:r w:rsidRPr="00DA363A">
              <w:rPr>
                <w:lang w:val="en-US"/>
              </w:rPr>
              <w:t>7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Искусство и дизайн. Чтение сочетания “оо”. Формирование навыков аудирования.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4 с. 53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презентация.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3</w:t>
            </w:r>
            <w:r w:rsidRPr="00DA363A">
              <w:rPr>
                <w:lang w:val="en-US"/>
              </w:rPr>
              <w:t>8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Формирование навыков устного высказывания по теме.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Повторить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правила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3</w:t>
            </w:r>
            <w:r w:rsidRPr="00DA363A">
              <w:rPr>
                <w:lang w:val="en-US"/>
              </w:rPr>
              <w:t>9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Лексико грамматический тест по теме: «Дом»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4-5 с. 34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rPr>
                <w:lang w:val="en-US"/>
              </w:rPr>
              <w:t>40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Анализ выполнения теста.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1816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3" w:type="dxa"/>
            <w:gridSpan w:val="6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Тема: «Моя семья»</w:t>
            </w:r>
          </w:p>
        </w:tc>
        <w:tc>
          <w:tcPr>
            <w:tcW w:w="600" w:type="dxa"/>
            <w:gridSpan w:val="4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4</w:t>
            </w:r>
            <w:r w:rsidRPr="00DA363A">
              <w:rPr>
                <w:lang w:val="en-US"/>
              </w:rPr>
              <w:t>1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lang w:val="en-US"/>
              </w:rPr>
            </w:pPr>
            <w:r w:rsidRPr="00DA363A">
              <w:t xml:space="preserve">Введение темы: «Моя семья». Введение новой лексики по теме. Модальный глагол </w:t>
            </w:r>
            <w:r w:rsidRPr="00DA363A">
              <w:rPr>
                <w:lang w:val="en-US"/>
              </w:rPr>
              <w:t>“can”.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1-4 с. 35 р.т.,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Графопроектор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4</w:t>
            </w:r>
            <w:r w:rsidRPr="00DA363A">
              <w:rPr>
                <w:lang w:val="en-US"/>
              </w:rPr>
              <w:t>2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Знаменитые пары. Притяжательный падеж существительных.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с. 36 р.т.,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слова.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4</w:t>
            </w:r>
            <w:r w:rsidRPr="00DA363A">
              <w:rPr>
                <w:lang w:val="en-US"/>
              </w:rPr>
              <w:t>3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Активизация введенной лексики. Повелительное наклонение.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Упр.34 с.36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rPr>
                <w:lang w:val="en-US"/>
              </w:rPr>
              <w:t>Компьютер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4</w:t>
            </w:r>
            <w:r w:rsidRPr="00DA363A">
              <w:rPr>
                <w:lang w:val="en-US"/>
              </w:rPr>
              <w:t>4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4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Знаменитые люди. </w:t>
            </w:r>
            <w:r w:rsidRPr="00DA363A">
              <w:rPr>
                <w:b/>
                <w:u w:val="single"/>
              </w:rPr>
              <w:t>Контроль навыков аудирования.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с. 37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Компьютер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45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Описание людей. Чтение сочетаний   </w:t>
            </w:r>
            <w:r w:rsidRPr="00DA363A">
              <w:rPr>
                <w:b/>
                <w:lang w:val="en-US"/>
              </w:rPr>
              <w:t>wh</w:t>
            </w:r>
            <w:r w:rsidRPr="00DA363A">
              <w:rPr>
                <w:b/>
              </w:rPr>
              <w:t xml:space="preserve">, </w:t>
            </w:r>
            <w:r w:rsidRPr="00DA363A">
              <w:rPr>
                <w:b/>
                <w:lang w:val="en-US"/>
              </w:rPr>
              <w:t>ee</w:t>
            </w:r>
            <w:r w:rsidRPr="00DA363A">
              <w:rPr>
                <w:b/>
              </w:rPr>
              <w:t xml:space="preserve">, </w:t>
            </w:r>
            <w:r w:rsidRPr="00DA363A">
              <w:rPr>
                <w:b/>
                <w:lang w:val="en-US"/>
              </w:rPr>
              <w:t>ea</w:t>
            </w:r>
            <w:r w:rsidRPr="00DA363A">
              <w:t xml:space="preserve">. </w:t>
            </w:r>
            <w:r w:rsidRPr="00DA363A">
              <w:rPr>
                <w:b/>
                <w:u w:val="single"/>
              </w:rPr>
              <w:t>Контроль навыков устной речи.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 xml:space="preserve">Упр. </w:t>
            </w:r>
            <w:r w:rsidRPr="00DA363A">
              <w:rPr>
                <w:lang w:val="en-US"/>
              </w:rPr>
              <w:t xml:space="preserve"> 2-4 c</w:t>
            </w:r>
            <w:r w:rsidRPr="00DA363A">
              <w:t>.</w:t>
            </w:r>
            <w:r w:rsidRPr="00DA363A">
              <w:rPr>
                <w:lang w:val="en-US"/>
              </w:rPr>
              <w:t xml:space="preserve"> 38</w:t>
            </w:r>
            <w:r w:rsidRPr="00DA363A">
              <w:t xml:space="preserve">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4</w:t>
            </w:r>
            <w:r w:rsidRPr="00DA363A">
              <w:rPr>
                <w:lang w:val="en-US"/>
              </w:rPr>
              <w:t>6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rPr>
                <w:b/>
                <w:u w:val="single"/>
              </w:rPr>
              <w:t>Контроль навыков чтения</w:t>
            </w:r>
            <w:r w:rsidRPr="00DA363A">
              <w:t xml:space="preserve"> на основе текста: «Моя семья».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ind w:left="4902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6 с. 63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rPr>
                <w:lang w:val="en-US"/>
              </w:rPr>
              <w:t>Компьютер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4</w:t>
            </w:r>
            <w:r w:rsidRPr="00DA363A">
              <w:rPr>
                <w:lang w:val="en-US"/>
              </w:rPr>
              <w:t>7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Формирование навыков письма.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Повт. правила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4</w:t>
            </w:r>
            <w:r w:rsidRPr="00DA363A">
              <w:rPr>
                <w:lang w:val="en-US"/>
              </w:rPr>
              <w:t>8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Лексико-грамматический тест по теме: «Моя семья».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7-9 с. 40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9" w:type="dxa"/>
            <w:gridSpan w:val="7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3 четверть</w:t>
            </w:r>
          </w:p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836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209CE" w:rsidRPr="00DA363A" w:rsidTr="00DA363A">
        <w:tc>
          <w:tcPr>
            <w:tcW w:w="659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9" w:type="dxa"/>
            <w:gridSpan w:val="7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Тема: «Удивительные животные»</w:t>
            </w:r>
          </w:p>
        </w:tc>
        <w:tc>
          <w:tcPr>
            <w:tcW w:w="600" w:type="dxa"/>
            <w:gridSpan w:val="4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836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</w:rPr>
            </w:pPr>
          </w:p>
        </w:tc>
      </w:tr>
      <w:tr w:rsidR="005209CE" w:rsidRPr="00DA363A" w:rsidTr="00DA363A">
        <w:tc>
          <w:tcPr>
            <w:tcW w:w="659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4</w:t>
            </w:r>
            <w:r w:rsidRPr="00DA363A">
              <w:rPr>
                <w:lang w:val="en-US"/>
              </w:rPr>
              <w:t>9</w:t>
            </w:r>
          </w:p>
        </w:tc>
        <w:tc>
          <w:tcPr>
            <w:tcW w:w="616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600" w:type="dxa"/>
            <w:gridSpan w:val="4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«Удивительные животные». Введение новой лексики по теме.</w:t>
            </w:r>
          </w:p>
        </w:tc>
        <w:tc>
          <w:tcPr>
            <w:tcW w:w="600" w:type="dxa"/>
            <w:gridSpan w:val="4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36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 с. 41 р.т.,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Компьютер, диск</w:t>
            </w:r>
          </w:p>
        </w:tc>
      </w:tr>
      <w:tr w:rsidR="005209CE" w:rsidRPr="00DA363A" w:rsidTr="00DA363A">
        <w:tc>
          <w:tcPr>
            <w:tcW w:w="659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rPr>
                <w:lang w:val="en-US"/>
              </w:rPr>
              <w:t>50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«Удивительные животные». Отработка лексики.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 с. 41  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51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Введение настоящего простого времени (утвердительные предложения).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2-3 с. 41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Графопроектор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rPr>
                <w:lang w:val="en-US"/>
              </w:rPr>
              <w:t>Компьютер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5</w:t>
            </w:r>
            <w:r w:rsidRPr="00DA363A">
              <w:rPr>
                <w:lang w:val="en-US"/>
              </w:rPr>
              <w:t>2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4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 зоопарке. Формирование навыков аудирования. Настоящее простое время (отрицательные и вопросительные предложения).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1-4  с. 42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Графопроектор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таблица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5</w:t>
            </w:r>
            <w:r w:rsidRPr="00DA363A">
              <w:rPr>
                <w:lang w:val="en-US"/>
              </w:rPr>
              <w:t>3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Мой любимец. Формирование устного высказывания по теме.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4 с. 71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5</w:t>
            </w:r>
            <w:r w:rsidRPr="00DA363A">
              <w:rPr>
                <w:lang w:val="en-US"/>
              </w:rPr>
              <w:t>4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Визит к ветеринару.  Формирование навыков диалогической речи.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3-4 с. 44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5</w:t>
            </w:r>
            <w:r w:rsidRPr="00DA363A">
              <w:rPr>
                <w:lang w:val="en-US"/>
              </w:rPr>
              <w:t>5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Формирование грамматических навыков.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Повт. правила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Таблица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5</w:t>
            </w:r>
            <w:r w:rsidRPr="00DA363A">
              <w:rPr>
                <w:lang w:val="en-US"/>
              </w:rPr>
              <w:t>6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Лексико-грамматический тест по теме: «Животные».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t>5</w:t>
            </w:r>
            <w:r w:rsidRPr="00DA363A">
              <w:rPr>
                <w:lang w:val="en-US"/>
              </w:rPr>
              <w:t>7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Анализ выполнения теста.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1816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9" w:type="dxa"/>
            <w:gridSpan w:val="7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Тема: «Мой день»</w:t>
            </w:r>
          </w:p>
        </w:tc>
        <w:tc>
          <w:tcPr>
            <w:tcW w:w="600" w:type="dxa"/>
            <w:gridSpan w:val="4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36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58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Введение темы: «Мой день». Введение обстоятельств, относящихся к настоящему простому времени. Обозначение времени.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1-6 с. 47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59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На работе. Введение настоящего длительного времени. Формирование навыков диалогической речи.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1-5 с. 48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правила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таблица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60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Выходные. Формирование навыков чтения.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1-3 с. 49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61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4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Формирование навыков аудирования и письма. Чтение  –</w:t>
            </w:r>
            <w:r w:rsidRPr="00DA363A">
              <w:rPr>
                <w:lang w:val="en-US"/>
              </w:rPr>
              <w:t>or</w:t>
            </w:r>
            <w:r w:rsidRPr="00DA363A">
              <w:t>, -</w:t>
            </w:r>
            <w:r w:rsidRPr="00DA363A">
              <w:rPr>
                <w:lang w:val="en-US"/>
              </w:rPr>
              <w:t>ar</w:t>
            </w:r>
            <w:r w:rsidRPr="00DA363A">
              <w:t>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1-3 с. 50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повт. правила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62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Лексико-грамматический тест по теме:  «Мой день».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1-7 с. 51-52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63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79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Анализ выполнения теста.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1816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3" w:type="dxa"/>
            <w:gridSpan w:val="6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Тема: «Времена года, погода»</w:t>
            </w:r>
          </w:p>
        </w:tc>
        <w:tc>
          <w:tcPr>
            <w:tcW w:w="58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57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64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Введение темы: «Времена года, погода» .  Введение новой лексики.   Формирование навыков устной речи.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1-3 с. 53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65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Одевайся «по погоде». Введение новой лексики. Формирование навыков аудирования. Сравнение настоящего простого и длительного времен.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1-5 с. 54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66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Чтение –</w:t>
            </w:r>
            <w:r w:rsidRPr="00DA363A">
              <w:rPr>
                <w:lang w:val="en-US"/>
              </w:rPr>
              <w:t>ou</w:t>
            </w:r>
            <w:r w:rsidRPr="00DA363A">
              <w:t>, -</w:t>
            </w:r>
            <w:r w:rsidRPr="00DA363A">
              <w:rPr>
                <w:lang w:val="en-US"/>
              </w:rPr>
              <w:t>ow</w:t>
            </w:r>
            <w:r w:rsidRPr="00DA363A">
              <w:t>. Формирование навыков</w:t>
            </w:r>
          </w:p>
          <w:p w:rsidR="005209CE" w:rsidRPr="00DA363A" w:rsidRDefault="005209CE" w:rsidP="00DA363A">
            <w:pPr>
              <w:spacing w:after="0" w:line="240" w:lineRule="auto"/>
            </w:pPr>
            <w:r w:rsidRPr="00DA363A">
              <w:t>устного высказывания.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с. 55, у. 2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с. 56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  <w:r w:rsidRPr="00DA363A">
              <w:rPr>
                <w:lang w:val="en-US"/>
              </w:rPr>
              <w:t xml:space="preserve"> Компьютер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67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4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Чтение сочетания –</w:t>
            </w:r>
            <w:r w:rsidRPr="00DA363A">
              <w:rPr>
                <w:lang w:val="en-US"/>
              </w:rPr>
              <w:t>sh</w:t>
            </w:r>
            <w:r w:rsidRPr="00DA363A">
              <w:t>. Покупка одежды. Формирование диалогической речи.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с.93 выучить стих,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повт. правила.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rPr>
                <w:lang w:val="en-US"/>
              </w:rPr>
              <w:t>Компьютер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68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Контрольная работа по теме: «Настоящее простое, настоящее длительное время»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У. 1-7 с.57-58р.т.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69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Анализ выполнения контрольной работы.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1816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28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 xml:space="preserve">   Тема: «Праздники, праздничное меню»</w:t>
            </w: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70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lang w:val="en-US"/>
              </w:rPr>
            </w:pPr>
            <w:r w:rsidRPr="00DA363A">
              <w:t xml:space="preserve">Введение темы: «Праздники праздничное меню» . Введение новой лексики. Исчисляемые, неисчисляемые существительные. Чтение </w:t>
            </w:r>
            <w:r w:rsidRPr="00DA363A">
              <w:rPr>
                <w:lang w:val="en-US"/>
              </w:rPr>
              <w:t xml:space="preserve">    ng, -nk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1-4 с. 59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слова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71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rPr>
                <w:b/>
                <w:u w:val="single"/>
              </w:rPr>
              <w:t>Контроль навыков чтения</w:t>
            </w:r>
            <w:r w:rsidRPr="00DA363A">
              <w:t xml:space="preserve"> на основе текста: «Еда в Англии».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1-5 с. 60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72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«Мой день рождения». Формирование навыков аудирования. Чтение </w:t>
            </w:r>
            <w:r w:rsidRPr="00DA363A">
              <w:rPr>
                <w:lang w:val="en-US"/>
              </w:rPr>
              <w:t>g</w:t>
            </w:r>
            <w:r w:rsidRPr="00DA363A">
              <w:t xml:space="preserve"> + -</w:t>
            </w:r>
            <w:r w:rsidRPr="00DA363A">
              <w:rPr>
                <w:lang w:val="en-US"/>
              </w:rPr>
              <w:t>e</w:t>
            </w:r>
            <w:r w:rsidRPr="00DA363A">
              <w:t>, -</w:t>
            </w:r>
            <w:r w:rsidRPr="00DA363A">
              <w:rPr>
                <w:lang w:val="en-US"/>
              </w:rPr>
              <w:t>I</w:t>
            </w:r>
            <w:r w:rsidRPr="00DA363A">
              <w:t>, -</w:t>
            </w:r>
            <w:r w:rsidRPr="00DA363A">
              <w:rPr>
                <w:lang w:val="en-US"/>
              </w:rPr>
              <w:t>y</w:t>
            </w:r>
            <w:r w:rsidRPr="00DA363A">
              <w:t>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1-2 с. 61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73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4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Формирование навыков письма.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5 с. 62 р.т.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компьютер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74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u w:val="single"/>
              </w:rPr>
            </w:pPr>
            <w:r w:rsidRPr="00DA363A">
              <w:rPr>
                <w:b/>
                <w:u w:val="single"/>
              </w:rPr>
              <w:t>Контроль навыков диалогической речи.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rPr>
                <w:lang w:val="en-US"/>
              </w:rPr>
              <w:t>75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rPr>
                <w:lang w:val="en-US"/>
              </w:rPr>
              <w:t>6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Формирование грамматических навыков.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1-6 с. 63-64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76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Формирование навыков монологической речи.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Подготов к контр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монол речи.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77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rPr>
                <w:b/>
                <w:u w:val="single"/>
              </w:rPr>
              <w:t xml:space="preserve">Контроль навыков монологической речи </w:t>
            </w:r>
            <w:r w:rsidRPr="00DA363A">
              <w:t>по теме:  «Праздники, праздничное меню» 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78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Обобщение изученного материала по теме: «Праздники, праздничное меню» 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c>
          <w:tcPr>
            <w:tcW w:w="1816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28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 xml:space="preserve">                              Тема: «Покупки»          </w:t>
            </w: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363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79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lang w:val="en-US"/>
              </w:rPr>
            </w:pPr>
            <w:r w:rsidRPr="00DA363A">
              <w:t>Введение темы: «Покупки». Введение новой лексики. Чтение</w:t>
            </w:r>
            <w:r w:rsidRPr="00DA363A">
              <w:rPr>
                <w:lang w:val="en-US"/>
              </w:rPr>
              <w:t xml:space="preserve"> –ck. </w:t>
            </w:r>
            <w:r w:rsidRPr="00DA363A">
              <w:t>Артикль</w:t>
            </w:r>
            <w:r w:rsidRPr="00DA363A">
              <w:rPr>
                <w:lang w:val="en-US"/>
              </w:rPr>
              <w:t xml:space="preserve"> a/an, the.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1-3 с. 65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слова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rPr>
                <w:lang w:val="en-US"/>
              </w:rPr>
              <w:t>80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  <w:r w:rsidRPr="00DA363A">
              <w:rPr>
                <w:lang w:val="en-US"/>
              </w:rPr>
              <w:t>2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Покупки. Контроль навыков аудирования.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1-3 с. 65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слова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Компьютер, колонки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81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Покупки. Модальные глаголы </w:t>
            </w:r>
            <w:r w:rsidRPr="00DA363A">
              <w:rPr>
                <w:lang w:val="en-US"/>
              </w:rPr>
              <w:t>must</w:t>
            </w:r>
            <w:r w:rsidRPr="00DA363A">
              <w:t xml:space="preserve">, </w:t>
            </w:r>
            <w:r w:rsidRPr="00DA363A">
              <w:rPr>
                <w:lang w:val="en-US"/>
              </w:rPr>
              <w:t>mustn</w:t>
            </w:r>
            <w:r w:rsidRPr="00DA363A">
              <w:t>’</w:t>
            </w:r>
            <w:r w:rsidRPr="00DA363A">
              <w:rPr>
                <w:lang w:val="en-US"/>
              </w:rPr>
              <w:t>t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1-3 с. 66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правила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Графопроектор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таблица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</w:rPr>
            </w:pPr>
            <w:r w:rsidRPr="00DA363A">
              <w:rPr>
                <w:b/>
              </w:rPr>
              <w:t xml:space="preserve">                         </w:t>
            </w:r>
          </w:p>
          <w:p w:rsidR="005209CE" w:rsidRPr="00DA363A" w:rsidRDefault="005209CE" w:rsidP="00DA363A">
            <w:pPr>
              <w:spacing w:after="0" w:line="240" w:lineRule="auto"/>
              <w:rPr>
                <w:b/>
              </w:rPr>
            </w:pPr>
            <w:r w:rsidRPr="00DA363A">
              <w:rPr>
                <w:b/>
              </w:rPr>
              <w:t xml:space="preserve">                         4 четверть </w:t>
            </w:r>
          </w:p>
          <w:p w:rsidR="005209CE" w:rsidRPr="00DA363A" w:rsidRDefault="005209CE" w:rsidP="00DA363A">
            <w:pPr>
              <w:spacing w:after="0" w:line="240" w:lineRule="auto"/>
              <w:rPr>
                <w:b/>
              </w:rPr>
            </w:pPr>
          </w:p>
          <w:p w:rsidR="005209CE" w:rsidRPr="00DA363A" w:rsidRDefault="005209CE" w:rsidP="00DA363A">
            <w:pPr>
              <w:spacing w:after="0" w:line="240" w:lineRule="auto"/>
            </w:pPr>
            <w:r w:rsidRPr="00DA363A">
              <w:rPr>
                <w:b/>
              </w:rPr>
              <w:t>Тема: «Британские деньги»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  <w:r w:rsidRPr="00DA363A">
              <w:rPr>
                <w:b/>
              </w:rPr>
              <w:t>21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  <w:r w:rsidRPr="00DA363A">
              <w:rPr>
                <w:b/>
              </w:rPr>
              <w:t>4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82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4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Формирование навыков аудирования и  письма. Британские деньги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1-4 с. 67 ,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у.3 с. 68 р.т.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83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«Британские деньги». Указание направления движения.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6 с. 113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84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Лексико-грамматический тест.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Упр.1-4 с.69-р.т.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85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Анализ выполнения теста.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Упр.5-6 с. 70 р.т.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1816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28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</w:rPr>
            </w:pPr>
            <w:r w:rsidRPr="00DA363A">
              <w:rPr>
                <w:b/>
              </w:rPr>
              <w:t xml:space="preserve">                  </w:t>
            </w:r>
          </w:p>
          <w:p w:rsidR="005209CE" w:rsidRPr="00DA363A" w:rsidRDefault="005209CE" w:rsidP="00DA363A">
            <w:pPr>
              <w:spacing w:after="0" w:line="240" w:lineRule="auto"/>
              <w:rPr>
                <w:b/>
              </w:rPr>
            </w:pPr>
            <w:r w:rsidRPr="00DA363A">
              <w:rPr>
                <w:b/>
              </w:rPr>
              <w:t xml:space="preserve">     Тема: «Путешествие, отдых»</w:t>
            </w: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  <w:r w:rsidRPr="00DA363A">
              <w:rPr>
                <w:b/>
              </w:rPr>
              <w:t>6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86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Введение темы: «Путешествие, отдых» .  Введение новой лексики.   Модальный глагол </w:t>
            </w:r>
            <w:r w:rsidRPr="00DA363A">
              <w:rPr>
                <w:lang w:val="en-US"/>
              </w:rPr>
              <w:t>can</w:t>
            </w:r>
            <w:r w:rsidRPr="00DA363A">
              <w:t>.  Чтение –с</w:t>
            </w:r>
            <w:r w:rsidRPr="00DA363A">
              <w:rPr>
                <w:lang w:val="en-US"/>
              </w:rPr>
              <w:t>h</w:t>
            </w:r>
            <w:r w:rsidRPr="00DA363A">
              <w:t xml:space="preserve">,  </w:t>
            </w:r>
            <w:r w:rsidRPr="00DA363A">
              <w:rPr>
                <w:lang w:val="en-US"/>
              </w:rPr>
              <w:t>j</w:t>
            </w:r>
            <w:r w:rsidRPr="00DA363A">
              <w:t>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1-5 с. 71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слова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таблица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87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«Летний отдых». Формирование навыков чтения. Будущее простое время.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1-4 с. 72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правила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88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«Болезни и их симптомы». Формирование навыков письма.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1-3 с. 73 р.т.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89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4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«Прокат транспорта».  Чтение Аа после “</w:t>
            </w:r>
            <w:r w:rsidRPr="00DA363A">
              <w:rPr>
                <w:lang w:val="en-US"/>
              </w:rPr>
              <w:t>w</w:t>
            </w:r>
            <w:r w:rsidRPr="00DA363A">
              <w:t>”. Формирование навыков диалогической речи.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1-4 с. 74 р.т.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выуч. выражения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90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Контрольная работа по грамматике по теме: «Модальные глаголы. Будущее простое время»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Упр. 1-6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с. 75-76 р.т.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91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</w:t>
            </w:r>
          </w:p>
        </w:tc>
        <w:tc>
          <w:tcPr>
            <w:tcW w:w="541" w:type="dxa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Анализ выполнения контрольной работы.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444" w:type="dxa"/>
            <w:gridSpan w:val="8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rPr>
                <w:b/>
              </w:rPr>
            </w:pPr>
            <w:r w:rsidRPr="00DA363A">
              <w:rPr>
                <w:b/>
              </w:rPr>
              <w:t xml:space="preserve">                                                           </w:t>
            </w:r>
          </w:p>
          <w:p w:rsidR="005209CE" w:rsidRPr="00DA363A" w:rsidRDefault="005209CE" w:rsidP="00DA363A">
            <w:pPr>
              <w:spacing w:after="0" w:line="240" w:lineRule="auto"/>
              <w:rPr>
                <w:b/>
              </w:rPr>
            </w:pPr>
            <w:r w:rsidRPr="00DA363A">
              <w:rPr>
                <w:b/>
              </w:rPr>
              <w:t xml:space="preserve">                                                         Тема: «Россия в фокусе»  </w:t>
            </w: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  <w:r w:rsidRPr="00DA363A">
              <w:rPr>
                <w:b/>
              </w:rPr>
              <w:t>11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92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«Школьная жизнь». Формирование навыков  устного высказывания по теме. Повторение множественного числа существительных.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Составить рассказ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таблица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93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2</w:t>
            </w: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«Наша страна». Формирование навыков монологической речи. Повторение правил чтения.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Составить рассказ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о Кубани.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Карта России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94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3</w:t>
            </w: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«Дома». Повторение личных и притяжательных местоимений.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Карточки.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Графопроектор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таблица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95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4</w:t>
            </w: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Наша страна. Словарный диктант.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96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5</w:t>
            </w: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«Хобби». Формирование навыков чтения.  Повторение неопределенных местоимений.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Состав.  диалог  о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хобби родителей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таблица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97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6</w:t>
            </w: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«Животные». </w:t>
            </w:r>
            <w:r w:rsidRPr="00DA363A">
              <w:rPr>
                <w:b/>
                <w:u w:val="single"/>
              </w:rPr>
              <w:t xml:space="preserve">Контроль навыков чтения </w:t>
            </w:r>
            <w:r w:rsidRPr="00DA363A">
              <w:t xml:space="preserve">на основе текста: «Камчатский медведь». 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Подг. к контролю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аудирования.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98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7</w:t>
            </w: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«Знаменитости России». </w:t>
            </w:r>
            <w:r w:rsidRPr="00DA363A">
              <w:rPr>
                <w:b/>
                <w:u w:val="single"/>
              </w:rPr>
              <w:t>Контроль навыков аудирования 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Магнитофон(DVD)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99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8</w:t>
            </w: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«Времена года». Формирование навыков монологической речи.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Подгот. к контр.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Монол. речи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100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9</w:t>
            </w: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«Праздники». </w:t>
            </w:r>
            <w:r w:rsidRPr="00DA363A">
              <w:rPr>
                <w:b/>
                <w:u w:val="single"/>
              </w:rPr>
              <w:t>Контроль навыков монологической речи.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101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10</w:t>
            </w: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>«Музеи».  Формирование навыков диалогической речи.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Состав. диалог,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Повтор. слова</w:t>
            </w: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Мульт.проектор</w:t>
            </w:r>
          </w:p>
        </w:tc>
      </w:tr>
      <w:tr w:rsidR="005209CE" w:rsidRPr="00DA363A" w:rsidTr="00DA363A">
        <w:trPr>
          <w:gridAfter w:val="1"/>
          <w:wAfter w:w="17" w:type="dxa"/>
        </w:trPr>
        <w:tc>
          <w:tcPr>
            <w:tcW w:w="659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102</w:t>
            </w:r>
          </w:p>
        </w:tc>
        <w:tc>
          <w:tcPr>
            <w:tcW w:w="616" w:type="dxa"/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11</w:t>
            </w: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4034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  <w:r w:rsidRPr="00DA363A">
              <w:t xml:space="preserve">«Каникулы».  </w:t>
            </w:r>
            <w:r w:rsidRPr="00DA363A">
              <w:rPr>
                <w:b/>
                <w:u w:val="single"/>
              </w:rPr>
              <w:t>Контроль навыков диалогической речи.</w:t>
            </w:r>
          </w:p>
        </w:tc>
        <w:tc>
          <w:tcPr>
            <w:tcW w:w="645" w:type="dxa"/>
            <w:gridSpan w:val="5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  <w:r w:rsidRPr="00DA363A">
              <w:t>1</w:t>
            </w:r>
          </w:p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  <w:jc w:val="center"/>
            </w:pPr>
          </w:p>
        </w:tc>
        <w:tc>
          <w:tcPr>
            <w:tcW w:w="1968" w:type="dxa"/>
            <w:tcBorders>
              <w:left w:val="single" w:sz="4" w:space="0" w:color="auto"/>
            </w:tcBorders>
          </w:tcPr>
          <w:p w:rsidR="005209CE" w:rsidRPr="00DA363A" w:rsidRDefault="005209CE" w:rsidP="00DA363A">
            <w:pPr>
              <w:spacing w:after="0" w:line="240" w:lineRule="auto"/>
            </w:pPr>
          </w:p>
        </w:tc>
      </w:tr>
    </w:tbl>
    <w:p w:rsidR="005209CE" w:rsidRDefault="005209CE" w:rsidP="006F7B36">
      <w:pPr>
        <w:jc w:val="center"/>
      </w:pPr>
    </w:p>
    <w:p w:rsidR="005209CE" w:rsidRDefault="005209CE" w:rsidP="006F7B36">
      <w:pPr>
        <w:jc w:val="center"/>
      </w:pPr>
    </w:p>
    <w:p w:rsidR="005209CE" w:rsidRPr="00BE2820" w:rsidRDefault="005209CE" w:rsidP="006F7B36">
      <w:pPr>
        <w:jc w:val="center"/>
      </w:pPr>
    </w:p>
    <w:p w:rsidR="005209CE" w:rsidRPr="00BE2820" w:rsidRDefault="005209CE" w:rsidP="0060271A"/>
    <w:sectPr w:rsidR="005209CE" w:rsidRPr="00BE2820" w:rsidSect="00233F59">
      <w:pgSz w:w="11906" w:h="16838"/>
      <w:pgMar w:top="425" w:right="851" w:bottom="102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2AEF"/>
    <w:rsid w:val="0005265F"/>
    <w:rsid w:val="000A2A6A"/>
    <w:rsid w:val="000E6C8B"/>
    <w:rsid w:val="00124F52"/>
    <w:rsid w:val="001404EE"/>
    <w:rsid w:val="00180D09"/>
    <w:rsid w:val="001906DF"/>
    <w:rsid w:val="001B19EE"/>
    <w:rsid w:val="001B7525"/>
    <w:rsid w:val="00233F59"/>
    <w:rsid w:val="00234AB7"/>
    <w:rsid w:val="00236167"/>
    <w:rsid w:val="002371AC"/>
    <w:rsid w:val="00277C45"/>
    <w:rsid w:val="002C2A68"/>
    <w:rsid w:val="002E04AE"/>
    <w:rsid w:val="00391DC0"/>
    <w:rsid w:val="003C78F6"/>
    <w:rsid w:val="003D3DD3"/>
    <w:rsid w:val="003D7C99"/>
    <w:rsid w:val="00417DFA"/>
    <w:rsid w:val="00433833"/>
    <w:rsid w:val="00437259"/>
    <w:rsid w:val="00502386"/>
    <w:rsid w:val="00504B6A"/>
    <w:rsid w:val="00505672"/>
    <w:rsid w:val="005209CE"/>
    <w:rsid w:val="00552667"/>
    <w:rsid w:val="005A570E"/>
    <w:rsid w:val="005B753D"/>
    <w:rsid w:val="005D28EA"/>
    <w:rsid w:val="0060271A"/>
    <w:rsid w:val="00654FDC"/>
    <w:rsid w:val="006834BD"/>
    <w:rsid w:val="006C0861"/>
    <w:rsid w:val="006D465C"/>
    <w:rsid w:val="006E7F37"/>
    <w:rsid w:val="006F7B36"/>
    <w:rsid w:val="007024F2"/>
    <w:rsid w:val="00712BC4"/>
    <w:rsid w:val="00754F57"/>
    <w:rsid w:val="00777FC8"/>
    <w:rsid w:val="007C6403"/>
    <w:rsid w:val="007D416B"/>
    <w:rsid w:val="007D57A4"/>
    <w:rsid w:val="00800FB4"/>
    <w:rsid w:val="00804EE2"/>
    <w:rsid w:val="0083403C"/>
    <w:rsid w:val="00834D4B"/>
    <w:rsid w:val="00860F92"/>
    <w:rsid w:val="008759BB"/>
    <w:rsid w:val="00880C5F"/>
    <w:rsid w:val="008A149D"/>
    <w:rsid w:val="008A76BA"/>
    <w:rsid w:val="008B4015"/>
    <w:rsid w:val="008D1369"/>
    <w:rsid w:val="009038F3"/>
    <w:rsid w:val="00905E85"/>
    <w:rsid w:val="0096421D"/>
    <w:rsid w:val="009F33AA"/>
    <w:rsid w:val="00A03B6A"/>
    <w:rsid w:val="00A45F4B"/>
    <w:rsid w:val="00A65B80"/>
    <w:rsid w:val="00AC2286"/>
    <w:rsid w:val="00B30006"/>
    <w:rsid w:val="00B54432"/>
    <w:rsid w:val="00B67DFC"/>
    <w:rsid w:val="00B95BC7"/>
    <w:rsid w:val="00BB3F2B"/>
    <w:rsid w:val="00BD416B"/>
    <w:rsid w:val="00BE2820"/>
    <w:rsid w:val="00C16669"/>
    <w:rsid w:val="00C251AF"/>
    <w:rsid w:val="00C40B67"/>
    <w:rsid w:val="00C9549D"/>
    <w:rsid w:val="00CF6E9E"/>
    <w:rsid w:val="00D17C5F"/>
    <w:rsid w:val="00D17E82"/>
    <w:rsid w:val="00DA363A"/>
    <w:rsid w:val="00DA61B1"/>
    <w:rsid w:val="00E054B9"/>
    <w:rsid w:val="00E5087F"/>
    <w:rsid w:val="00EA269C"/>
    <w:rsid w:val="00EF020B"/>
    <w:rsid w:val="00EF0EDA"/>
    <w:rsid w:val="00EF1FF9"/>
    <w:rsid w:val="00F02AEF"/>
    <w:rsid w:val="00F070F1"/>
    <w:rsid w:val="00F627C4"/>
    <w:rsid w:val="00F76D81"/>
    <w:rsid w:val="00FF1B6F"/>
    <w:rsid w:val="00FF28CF"/>
    <w:rsid w:val="00FF5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9B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2AE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656</TotalTime>
  <Pages>6</Pages>
  <Words>1881</Words>
  <Characters>10722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Дьяченко</dc:creator>
  <cp:keywords/>
  <dc:description/>
  <cp:lastModifiedBy>*</cp:lastModifiedBy>
  <cp:revision>29</cp:revision>
  <cp:lastPrinted>2009-09-13T11:16:00Z</cp:lastPrinted>
  <dcterms:created xsi:type="dcterms:W3CDTF">2008-05-30T05:02:00Z</dcterms:created>
  <dcterms:modified xsi:type="dcterms:W3CDTF">2010-08-28T07:07:00Z</dcterms:modified>
</cp:coreProperties>
</file>